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00FE3F" w14:textId="02EB3DB7" w:rsidR="00BA00AB" w:rsidRDefault="00BA60C0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Margaret LEGH</w:t>
      </w:r>
      <w:r>
        <w:rPr>
          <w:rFonts w:cs="Times New Roman"/>
          <w:szCs w:val="24"/>
        </w:rPr>
        <w:t xml:space="preserve">       (fl.1484)</w:t>
      </w:r>
    </w:p>
    <w:p w14:paraId="671D908C" w14:textId="51B2ADB4" w:rsidR="00BA60C0" w:rsidRDefault="00BA60C0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Widow.</w:t>
      </w:r>
    </w:p>
    <w:p w14:paraId="0501982D" w14:textId="77777777" w:rsidR="00BA60C0" w:rsidRDefault="00BA60C0" w:rsidP="009139A6">
      <w:pPr>
        <w:pStyle w:val="NoSpacing"/>
        <w:rPr>
          <w:rFonts w:cs="Times New Roman"/>
          <w:szCs w:val="24"/>
        </w:rPr>
      </w:pPr>
    </w:p>
    <w:p w14:paraId="58E50507" w14:textId="77777777" w:rsidR="00BA60C0" w:rsidRDefault="00BA60C0" w:rsidP="009139A6">
      <w:pPr>
        <w:pStyle w:val="NoSpacing"/>
        <w:rPr>
          <w:rFonts w:cs="Times New Roman"/>
          <w:szCs w:val="24"/>
        </w:rPr>
      </w:pPr>
    </w:p>
    <w:p w14:paraId="1D68DE46" w14:textId="79F2D8DA" w:rsidR="00BA60C0" w:rsidRDefault="00BA60C0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= Sir Peter Legh.</w:t>
      </w:r>
    </w:p>
    <w:p w14:paraId="1D46839F" w14:textId="77777777" w:rsidR="00BA60C0" w:rsidRDefault="00BA60C0" w:rsidP="00BA60C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(“The Pardon Rolls of Richard III 1484-5” ed. Hannes Kleineke, </w:t>
      </w:r>
    </w:p>
    <w:p w14:paraId="35342595" w14:textId="2FBDFBA9" w:rsidR="00BA60C0" w:rsidRDefault="00BA60C0" w:rsidP="00BA60C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pub. by the List and Index Society, vol.365, 2023, p.</w:t>
      </w:r>
      <w:r>
        <w:rPr>
          <w:rFonts w:cs="Times New Roman"/>
          <w:szCs w:val="24"/>
        </w:rPr>
        <w:t>6)</w:t>
      </w:r>
    </w:p>
    <w:p w14:paraId="261E1B57" w14:textId="77777777" w:rsidR="00BA60C0" w:rsidRDefault="00BA60C0" w:rsidP="00BA60C0">
      <w:pPr>
        <w:pStyle w:val="NoSpacing"/>
        <w:rPr>
          <w:rFonts w:cs="Times New Roman"/>
          <w:szCs w:val="24"/>
        </w:rPr>
      </w:pPr>
    </w:p>
    <w:p w14:paraId="171A38FA" w14:textId="77777777" w:rsidR="00BA60C0" w:rsidRDefault="00BA60C0" w:rsidP="00BA60C0">
      <w:pPr>
        <w:pStyle w:val="NoSpacing"/>
        <w:rPr>
          <w:rFonts w:cs="Times New Roman"/>
          <w:szCs w:val="24"/>
        </w:rPr>
      </w:pPr>
    </w:p>
    <w:p w14:paraId="389A8B54" w14:textId="4A2E3573" w:rsidR="00BA60C0" w:rsidRDefault="00BA60C0" w:rsidP="00BA60C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27 Feb.1484</w:t>
      </w:r>
      <w:r>
        <w:rPr>
          <w:rFonts w:cs="Times New Roman"/>
          <w:szCs w:val="24"/>
        </w:rPr>
        <w:tab/>
        <w:t>She was granted a general pardon.   (ibid.)</w:t>
      </w:r>
    </w:p>
    <w:p w14:paraId="536D7380" w14:textId="77777777" w:rsidR="00BA60C0" w:rsidRDefault="00BA60C0" w:rsidP="00BA60C0">
      <w:pPr>
        <w:pStyle w:val="NoSpacing"/>
        <w:rPr>
          <w:rFonts w:cs="Times New Roman"/>
          <w:szCs w:val="24"/>
        </w:rPr>
      </w:pPr>
    </w:p>
    <w:p w14:paraId="52FC8BB1" w14:textId="77777777" w:rsidR="00BA60C0" w:rsidRDefault="00BA60C0" w:rsidP="00BA60C0">
      <w:pPr>
        <w:pStyle w:val="NoSpacing"/>
        <w:rPr>
          <w:rFonts w:cs="Times New Roman"/>
          <w:szCs w:val="24"/>
        </w:rPr>
      </w:pPr>
    </w:p>
    <w:p w14:paraId="1F9C845B" w14:textId="0343CCD0" w:rsidR="00BA60C0" w:rsidRPr="007F32B5" w:rsidRDefault="00BA60C0" w:rsidP="00BA60C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8 October 2023</w:t>
      </w:r>
    </w:p>
    <w:p w14:paraId="716726C0" w14:textId="77777777" w:rsidR="00BA60C0" w:rsidRPr="00BA60C0" w:rsidRDefault="00BA60C0" w:rsidP="009139A6">
      <w:pPr>
        <w:pStyle w:val="NoSpacing"/>
        <w:rPr>
          <w:rFonts w:cs="Times New Roman"/>
          <w:szCs w:val="24"/>
        </w:rPr>
      </w:pPr>
    </w:p>
    <w:sectPr w:rsidR="00BA60C0" w:rsidRPr="00BA60C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CF19AD" w14:textId="77777777" w:rsidR="00BA60C0" w:rsidRDefault="00BA60C0" w:rsidP="009139A6">
      <w:r>
        <w:separator/>
      </w:r>
    </w:p>
  </w:endnote>
  <w:endnote w:type="continuationSeparator" w:id="0">
    <w:p w14:paraId="3842D78F" w14:textId="77777777" w:rsidR="00BA60C0" w:rsidRDefault="00BA60C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E5CAA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AE18DE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D6016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26B61E" w14:textId="77777777" w:rsidR="00BA60C0" w:rsidRDefault="00BA60C0" w:rsidP="009139A6">
      <w:r>
        <w:separator/>
      </w:r>
    </w:p>
  </w:footnote>
  <w:footnote w:type="continuationSeparator" w:id="0">
    <w:p w14:paraId="0DFBE85B" w14:textId="77777777" w:rsidR="00BA60C0" w:rsidRDefault="00BA60C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6D1068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FF6A8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97ECC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60C0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BA60C0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1F6470"/>
  <w15:chartTrackingRefBased/>
  <w15:docId w15:val="{FC0885BF-798D-4ED5-A334-7E02762A9B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4</TotalTime>
  <Pages>1</Pages>
  <Words>37</Words>
  <Characters>216</Characters>
  <Application>Microsoft Office Word</Application>
  <DocSecurity>0</DocSecurity>
  <Lines>1</Lines>
  <Paragraphs>1</Paragraphs>
  <ScaleCrop>false</ScaleCrop>
  <Company/>
  <LinksUpToDate>false</LinksUpToDate>
  <CharactersWithSpaces>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2023-10-08T19:13:00Z</dcterms:created>
  <dcterms:modified xsi:type="dcterms:W3CDTF">2023-10-08T19:17:00Z</dcterms:modified>
</cp:coreProperties>
</file>